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501F924E" w14:textId="77777777" w:rsidR="00FE6307" w:rsidRPr="00E85F8D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E85F8D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E85F8D">
        <w:rPr>
          <w:rFonts w:cs="Arial"/>
        </w:rPr>
        <w:instrText xml:space="preserve"> FORMCHECKBOX </w:instrText>
      </w:r>
      <w:r w:rsidRPr="00E85F8D">
        <w:rPr>
          <w:rFonts w:cs="Arial"/>
        </w:rPr>
      </w:r>
      <w:r w:rsidRPr="00E85F8D">
        <w:rPr>
          <w:rFonts w:cs="Arial"/>
        </w:rPr>
        <w:fldChar w:fldCharType="separate"/>
      </w:r>
      <w:r w:rsidRPr="00E85F8D">
        <w:rPr>
          <w:rFonts w:cs="Arial"/>
        </w:rPr>
        <w:fldChar w:fldCharType="end"/>
      </w:r>
      <w:r w:rsidRPr="00E85F8D">
        <w:rPr>
          <w:rFonts w:cs="Arial"/>
        </w:rPr>
        <w:tab/>
        <w:t xml:space="preserve">Ausgefülltes und digital unterschriebenes Dokument „C2. AVV“ inkl. Anlagen </w:t>
      </w:r>
    </w:p>
    <w:p w14:paraId="408F156A" w14:textId="1F0432E7" w:rsidR="00FE6307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E85F8D">
        <w:rPr>
          <w:rFonts w:cs="Arial"/>
        </w:rPr>
        <w:tab/>
        <w:t>HINWEIS: Bitte beachten Sie, dass die Anlage 1 zum Dokument C2. mehrere Tabellenblätter beinhaltet.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134976BC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73ACF4D3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530C3CA0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C933C" w14:textId="77777777" w:rsidR="00752B79" w:rsidRDefault="00752B79" w:rsidP="003D338A">
      <w:pPr>
        <w:spacing w:after="0"/>
      </w:pPr>
      <w:r>
        <w:separator/>
      </w:r>
    </w:p>
  </w:endnote>
  <w:endnote w:type="continuationSeparator" w:id="0">
    <w:p w14:paraId="0C952FCE" w14:textId="77777777" w:rsidR="00752B79" w:rsidRDefault="00752B79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6113CE40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E85F8D">
      <w:rPr>
        <w:noProof/>
      </w:rPr>
      <w:instrText>1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353822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353822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8E2D" w14:textId="77777777" w:rsidR="00752B79" w:rsidRDefault="00752B79" w:rsidP="003D338A">
      <w:pPr>
        <w:spacing w:after="0"/>
      </w:pPr>
      <w:r>
        <w:separator/>
      </w:r>
    </w:p>
  </w:footnote>
  <w:footnote w:type="continuationSeparator" w:id="0">
    <w:p w14:paraId="14015371" w14:textId="77777777" w:rsidR="00752B79" w:rsidRDefault="00752B79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368A40A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E76CF4" w:rsidRPr="00E76CF4">
      <w:rPr>
        <w:rFonts w:eastAsia="Times New Roman" w:cs="Arial"/>
        <w:color w:val="004994"/>
        <w:spacing w:val="5"/>
        <w:kern w:val="28"/>
      </w:rPr>
      <w:t>SGB Digital</w:t>
    </w:r>
    <w:r w:rsidR="00E76CF4" w:rsidRPr="00E76CF4">
      <w:rPr>
        <w:rFonts w:eastAsia="Times New Roman" w:cs="Arial"/>
        <w:color w:val="004994"/>
        <w:spacing w:val="5"/>
        <w:kern w:val="28"/>
      </w:rPr>
      <w:t xml:space="preserve"> </w:t>
    </w:r>
    <w:r>
      <w:rPr>
        <w:rFonts w:eastAsia="Times New Roman" w:cs="Arial"/>
        <w:color w:val="004994"/>
        <w:spacing w:val="5"/>
        <w:kern w:val="28"/>
      </w:rPr>
      <w:t>(</w:t>
    </w:r>
    <w:r w:rsidR="004F619A" w:rsidRPr="004F619A">
      <w:rPr>
        <w:rFonts w:eastAsia="Times New Roman" w:cs="Arial"/>
        <w:color w:val="004994"/>
        <w:spacing w:val="5"/>
        <w:kern w:val="28"/>
      </w:rPr>
      <w:t>26_EU_015</w:t>
    </w:r>
    <w:r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E4E59"/>
    <w:rsid w:val="000E79D3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333F5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4F619A"/>
    <w:rsid w:val="00503659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1815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1AF2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50D13"/>
    <w:rsid w:val="00B61D21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617C0"/>
    <w:rsid w:val="00E63236"/>
    <w:rsid w:val="00E645B2"/>
    <w:rsid w:val="00E76CF4"/>
    <w:rsid w:val="00E76DA5"/>
    <w:rsid w:val="00E771F2"/>
    <w:rsid w:val="00E85F8D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479E"/>
    <w:rsid w:val="00F21FEB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72A98F5B54ED418425C934089D645C" ma:contentTypeVersion="3" ma:contentTypeDescription="Ein neues Dokument erstellen." ma:contentTypeScope="" ma:versionID="b31defd6c0cdcbc5b1388315ab9f9db0">
  <xsd:schema xmlns:xsd="http://www.w3.org/2001/XMLSchema" xmlns:xs="http://www.w3.org/2001/XMLSchema" xmlns:p="http://schemas.microsoft.com/office/2006/metadata/properties" xmlns:ns2="546ec79b-e12b-428e-9045-e9a36a09e83e" targetNamespace="http://schemas.microsoft.com/office/2006/metadata/properties" ma:root="true" ma:fieldsID="a04fb9c17c97bf32667994505249a3b2" ns2:_="">
    <xsd:import namespace="546ec79b-e12b-428e-9045-e9a36a09e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ec79b-e12b-428e-9045-e9a36a09e8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27E4A-AC18-43E0-8E1E-422A12B2CBB0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b8863d74-2f61-41cc-ab14-b3010c92301f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A34488-0DC3-42DA-AB26-2EF9909C482B}"/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253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Arndt, Pascal-Tibor</cp:lastModifiedBy>
  <cp:revision>48</cp:revision>
  <cp:lastPrinted>2011-09-03T11:20:00Z</cp:lastPrinted>
  <dcterms:created xsi:type="dcterms:W3CDTF">2020-12-08T11:48:00Z</dcterms:created>
  <dcterms:modified xsi:type="dcterms:W3CDTF">2026-04-09T06:10:00Z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0x0101002872A98F5B54ED418425C934089D645C</vt:lpwstr>
  </property>
  <property fmtid="{D5CDD505-2E9C-101B-9397-08002B2CF9AE}" pid="12" name="Order">
    <vt:r8>187400</vt:r8>
  </property>
</Properties>
</file>